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C1EDF" w14:textId="77777777" w:rsidR="00066094" w:rsidRDefault="00066094" w:rsidP="000660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Edward MASY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(fl.1413)</w:t>
      </w:r>
    </w:p>
    <w:p w14:paraId="53A9315E" w14:textId="55136A04" w:rsidR="00066094" w:rsidRDefault="00066094" w:rsidP="000660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Ma</w:t>
      </w:r>
      <w:r>
        <w:rPr>
          <w:rFonts w:ascii="Times New Roman" w:hAnsi="Times New Roman" w:cs="Times New Roman"/>
          <w:sz w:val="24"/>
          <w:szCs w:val="24"/>
        </w:rPr>
        <w:t>ckworth</w:t>
      </w:r>
      <w:r>
        <w:rPr>
          <w:rFonts w:ascii="Times New Roman" w:hAnsi="Times New Roman" w:cs="Times New Roman"/>
          <w:sz w:val="24"/>
          <w:szCs w:val="24"/>
        </w:rPr>
        <w:t>, Derbyshire.</w:t>
      </w:r>
    </w:p>
    <w:p w14:paraId="1CD7D39E" w14:textId="77777777" w:rsidR="00066094" w:rsidRDefault="00066094" w:rsidP="000660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DE2087" w14:textId="77777777" w:rsidR="00066094" w:rsidRDefault="00066094" w:rsidP="000660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92A380" w14:textId="77777777" w:rsidR="00066094" w:rsidRDefault="00066094" w:rsidP="000660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Mar.1413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Derby</w:t>
      </w:r>
    </w:p>
    <w:p w14:paraId="769731C6" w14:textId="77777777" w:rsidR="00066094" w:rsidRDefault="00066094" w:rsidP="000660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Robert, Lord Ferrers of Chartley(q.v.).</w:t>
      </w:r>
    </w:p>
    <w:p w14:paraId="215D75B0" w14:textId="77777777" w:rsidR="00066094" w:rsidRDefault="00066094" w:rsidP="000660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20-41)</w:t>
      </w:r>
    </w:p>
    <w:p w14:paraId="1978A50D" w14:textId="77777777" w:rsidR="00066094" w:rsidRDefault="00066094" w:rsidP="000660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609B78" w14:textId="77777777" w:rsidR="00066094" w:rsidRDefault="00066094" w:rsidP="000660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3929D4" w14:textId="77777777" w:rsidR="00066094" w:rsidRPr="00AF5539" w:rsidRDefault="00066094" w:rsidP="000660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September 2021</w:t>
      </w:r>
    </w:p>
    <w:p w14:paraId="628876FD" w14:textId="31067EB0" w:rsidR="00BA00AB" w:rsidRPr="00066094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6609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B8404" w14:textId="77777777" w:rsidR="00066094" w:rsidRDefault="00066094" w:rsidP="009139A6">
      <w:r>
        <w:separator/>
      </w:r>
    </w:p>
  </w:endnote>
  <w:endnote w:type="continuationSeparator" w:id="0">
    <w:p w14:paraId="3236D24B" w14:textId="77777777" w:rsidR="00066094" w:rsidRDefault="0006609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E806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6A6A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7258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9A0DA" w14:textId="77777777" w:rsidR="00066094" w:rsidRDefault="00066094" w:rsidP="009139A6">
      <w:r>
        <w:separator/>
      </w:r>
    </w:p>
  </w:footnote>
  <w:footnote w:type="continuationSeparator" w:id="0">
    <w:p w14:paraId="170255F0" w14:textId="77777777" w:rsidR="00066094" w:rsidRDefault="0006609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58C6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C451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A0C3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094"/>
    <w:rsid w:val="0006609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D979AE"/>
  <w15:chartTrackingRefBased/>
  <w15:docId w15:val="{43EF4A3D-49ED-4644-A1A2-4950B0B6A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2021-09-23T10:00:00Z</dcterms:created>
  <dcterms:modified xsi:type="dcterms:W3CDTF">2021-09-23T10:01:00Z</dcterms:modified>
</cp:coreProperties>
</file>